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AAD" w:rsidRPr="002B0CF1" w:rsidRDefault="00EE6AAD" w:rsidP="00723857">
      <w:pPr>
        <w:pStyle w:val="NoSpacing"/>
        <w:jc w:val="center"/>
        <w:rPr>
          <w:b/>
          <w:bCs/>
        </w:rPr>
      </w:pPr>
      <w:r w:rsidRPr="002B0CF1">
        <w:rPr>
          <w:b/>
          <w:bCs/>
        </w:rPr>
        <w:t>KROMAN ÇELİK İLKOKULU 4.SINIFLAR</w:t>
      </w:r>
    </w:p>
    <w:p w:rsidR="00EE6AAD" w:rsidRPr="002B0CF1" w:rsidRDefault="00EE6AAD" w:rsidP="00723857">
      <w:pPr>
        <w:pStyle w:val="NoSpacing"/>
        <w:jc w:val="center"/>
        <w:rPr>
          <w:b/>
          <w:bCs/>
        </w:rPr>
      </w:pPr>
      <w:r w:rsidRPr="002B0CF1">
        <w:rPr>
          <w:b/>
          <w:bCs/>
        </w:rPr>
        <w:t>İNSAN HAKLARI, YURTTAŞLIK VE DEMOKRASİ DERSİ</w:t>
      </w:r>
    </w:p>
    <w:p w:rsidR="00EE6AAD" w:rsidRPr="002B0CF1" w:rsidRDefault="00EE6AAD" w:rsidP="00723857">
      <w:pPr>
        <w:pStyle w:val="NoSpacing"/>
        <w:jc w:val="center"/>
        <w:rPr>
          <w:b/>
          <w:bCs/>
        </w:rPr>
      </w:pPr>
      <w:r w:rsidRPr="002B0CF1">
        <w:rPr>
          <w:b/>
          <w:bCs/>
        </w:rPr>
        <w:t>1.DÖNEM 1.YAZILI DEĞERLENDİRMESİ</w:t>
      </w:r>
    </w:p>
    <w:p w:rsidR="00EE6AAD" w:rsidRDefault="00EE6AAD" w:rsidP="00723857">
      <w:pPr>
        <w:pStyle w:val="NoSpacing"/>
      </w:pPr>
    </w:p>
    <w:p w:rsidR="00EE6AAD" w:rsidRDefault="00EE6AAD" w:rsidP="00723857">
      <w:pPr>
        <w:pStyle w:val="NoSpacing"/>
      </w:pPr>
    </w:p>
    <w:p w:rsidR="00EE6AAD" w:rsidRDefault="00EE6AAD" w:rsidP="00723857">
      <w:pPr>
        <w:pStyle w:val="NoSpacing"/>
      </w:pPr>
      <w:r>
        <w:t>ADI SOYADI:……………………………………  OKUL NO: ………………………………………. ALDIĞI PUAN:…………………………………..</w:t>
      </w:r>
    </w:p>
    <w:p w:rsidR="00EE6AAD" w:rsidRDefault="00EE6AAD" w:rsidP="00723857">
      <w:pPr>
        <w:pStyle w:val="NoSpacing"/>
      </w:pPr>
    </w:p>
    <w:p w:rsidR="00EE6AAD" w:rsidRPr="00723857" w:rsidRDefault="00EE6AAD" w:rsidP="00723857">
      <w:pPr>
        <w:pStyle w:val="Default"/>
        <w:rPr>
          <w:rFonts w:ascii="Calibri" w:hAnsi="Calibri" w:cs="Calibri"/>
          <w:sz w:val="22"/>
          <w:szCs w:val="22"/>
        </w:rPr>
      </w:pPr>
      <w:r w:rsidRPr="00723857">
        <w:rPr>
          <w:rFonts w:ascii="Calibri" w:hAnsi="Calibri" w:cs="Calibri"/>
          <w:sz w:val="22"/>
          <w:szCs w:val="22"/>
        </w:rPr>
        <w:t xml:space="preserve">HER ŞEY SOKAK ÇOCUKLARI İÇİN </w:t>
      </w:r>
    </w:p>
    <w:p w:rsidR="00EE6AAD" w:rsidRPr="00723857" w:rsidRDefault="00EE6AAD" w:rsidP="00723857">
      <w:pPr>
        <w:pStyle w:val="Default"/>
        <w:rPr>
          <w:rFonts w:ascii="Calibri" w:hAnsi="Calibri" w:cs="Calibri"/>
          <w:sz w:val="23"/>
          <w:szCs w:val="23"/>
        </w:rPr>
      </w:pPr>
      <w:r w:rsidRPr="00723857">
        <w:rPr>
          <w:rFonts w:ascii="Calibri" w:hAnsi="Calibri" w:cs="Calibri"/>
          <w:sz w:val="22"/>
          <w:szCs w:val="22"/>
        </w:rPr>
        <w:t>Bir otel, yemek kursundan elde edilen altı bin lirayı, zor koşullardaki küçükleri eğitim hayatına ve topluma kazandırmak için ayırdı. Bu para "Sokak Çocuklarını Koruma Derneği'ne" bağışlandı. Bu para ile okulda öğrenim görmeleri gerekirken, sokakta, adeta suç ile kucak kucağa olan çocukların okula dönmesi sağlanacak</w:t>
      </w:r>
      <w:r w:rsidRPr="00723857">
        <w:rPr>
          <w:rFonts w:ascii="Calibri" w:hAnsi="Calibri" w:cs="Calibri"/>
          <w:sz w:val="23"/>
          <w:szCs w:val="23"/>
        </w:rPr>
        <w:t xml:space="preserve">. </w:t>
      </w:r>
    </w:p>
    <w:p w:rsidR="00EE6AAD" w:rsidRDefault="00EE6AAD" w:rsidP="00723857">
      <w:pPr>
        <w:pStyle w:val="NoSpacing"/>
      </w:pPr>
    </w:p>
    <w:p w:rsidR="00EE6AAD" w:rsidRPr="002B0CF1" w:rsidRDefault="00EE6AAD" w:rsidP="00723857">
      <w:pPr>
        <w:pStyle w:val="NoSpacing"/>
        <w:rPr>
          <w:b/>
          <w:bCs/>
          <w:sz w:val="28"/>
          <w:szCs w:val="28"/>
        </w:rPr>
      </w:pPr>
      <w:r w:rsidRPr="002B0CF1">
        <w:rPr>
          <w:b/>
          <w:bCs/>
          <w:sz w:val="28"/>
          <w:szCs w:val="28"/>
        </w:rPr>
        <w:t>A-Aşağıdaki soruları yukarıdaki parçaya göre yanıtlayınız.(15P)</w:t>
      </w:r>
    </w:p>
    <w:p w:rsidR="00EE6AAD" w:rsidRDefault="00EE6AAD" w:rsidP="00723857">
      <w:pPr>
        <w:pStyle w:val="NoSpacing"/>
      </w:pPr>
    </w:p>
    <w:p w:rsidR="00EE6AAD" w:rsidRDefault="00EE6AAD" w:rsidP="00723857">
      <w:pPr>
        <w:pStyle w:val="Default"/>
        <w:rPr>
          <w:sz w:val="23"/>
          <w:szCs w:val="23"/>
        </w:rPr>
      </w:pPr>
      <w:r>
        <w:rPr>
          <w:sz w:val="23"/>
          <w:szCs w:val="23"/>
        </w:rPr>
        <w:t xml:space="preserve">1) Haberde bahsedilen sorun nedir? </w:t>
      </w:r>
    </w:p>
    <w:p w:rsidR="00EE6AAD" w:rsidRDefault="00EE6AAD" w:rsidP="00723857">
      <w:pPr>
        <w:pStyle w:val="Default"/>
        <w:rPr>
          <w:sz w:val="23"/>
          <w:szCs w:val="23"/>
        </w:rPr>
      </w:pPr>
      <w:r>
        <w:rPr>
          <w:sz w:val="23"/>
          <w:szCs w:val="23"/>
        </w:rPr>
        <w:t>______________________________________________________________________________________________________________________________________________________________________________________________________________________________________________________</w:t>
      </w:r>
    </w:p>
    <w:p w:rsidR="00EE6AAD" w:rsidRDefault="00EE6AAD" w:rsidP="00723857">
      <w:pPr>
        <w:pStyle w:val="Default"/>
        <w:rPr>
          <w:sz w:val="23"/>
          <w:szCs w:val="23"/>
        </w:rPr>
      </w:pPr>
    </w:p>
    <w:p w:rsidR="00EE6AAD" w:rsidRDefault="00EE6AAD" w:rsidP="00723857">
      <w:pPr>
        <w:pStyle w:val="Default"/>
        <w:rPr>
          <w:sz w:val="23"/>
          <w:szCs w:val="23"/>
        </w:rPr>
      </w:pPr>
      <w:r>
        <w:rPr>
          <w:rFonts w:ascii="ayta Tur" w:hAnsi="ayta Tur" w:cs="ayta Tur"/>
          <w:sz w:val="23"/>
          <w:szCs w:val="23"/>
        </w:rPr>
        <w:t xml:space="preserve">2) Sokak çocuklarına hangi temel hakları verilmeye çalışılıyor? </w:t>
      </w:r>
    </w:p>
    <w:p w:rsidR="00EE6AAD" w:rsidRDefault="00EE6AAD" w:rsidP="00723857">
      <w:pPr>
        <w:pStyle w:val="Default"/>
        <w:rPr>
          <w:sz w:val="23"/>
          <w:szCs w:val="23"/>
        </w:rPr>
      </w:pPr>
      <w:r>
        <w:rPr>
          <w:sz w:val="23"/>
          <w:szCs w:val="23"/>
        </w:rPr>
        <w:t>______________________________________________________________________________________________________________________________________________________________________________________________________________________________________________________</w:t>
      </w:r>
    </w:p>
    <w:p w:rsidR="00EE6AAD" w:rsidRDefault="00EE6AAD" w:rsidP="00723857">
      <w:pPr>
        <w:pStyle w:val="Default"/>
        <w:rPr>
          <w:sz w:val="23"/>
          <w:szCs w:val="23"/>
        </w:rPr>
      </w:pPr>
    </w:p>
    <w:p w:rsidR="00EE6AAD" w:rsidRDefault="00EE6AAD" w:rsidP="00723857">
      <w:pPr>
        <w:pStyle w:val="Default"/>
        <w:rPr>
          <w:sz w:val="23"/>
          <w:szCs w:val="23"/>
        </w:rPr>
      </w:pPr>
      <w:r>
        <w:rPr>
          <w:sz w:val="23"/>
          <w:szCs w:val="23"/>
        </w:rPr>
        <w:t xml:space="preserve">3) Haberde bahsedilen suçlar neler olabilir? </w:t>
      </w:r>
    </w:p>
    <w:p w:rsidR="00EE6AAD" w:rsidRDefault="00EE6AAD" w:rsidP="00723857">
      <w:pPr>
        <w:pStyle w:val="NoSpacing"/>
        <w:rPr>
          <w:sz w:val="23"/>
          <w:szCs w:val="23"/>
        </w:rPr>
      </w:pPr>
      <w:r>
        <w:rPr>
          <w:sz w:val="23"/>
          <w:szCs w:val="2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E6AAD" w:rsidRDefault="00EE6AAD" w:rsidP="00723857">
      <w:pPr>
        <w:pStyle w:val="NoSpacing"/>
      </w:pPr>
    </w:p>
    <w:p w:rsidR="00EE6AAD" w:rsidRPr="002B0CF1" w:rsidRDefault="00EE6AAD" w:rsidP="00723857">
      <w:pPr>
        <w:rPr>
          <w:b/>
          <w:bCs/>
          <w:sz w:val="28"/>
          <w:szCs w:val="28"/>
        </w:rPr>
      </w:pPr>
      <w:r w:rsidRPr="002B0CF1">
        <w:rPr>
          <w:b/>
          <w:bCs/>
          <w:sz w:val="28"/>
          <w:szCs w:val="28"/>
        </w:rPr>
        <w:t>B-- Aşağıda verilen bilgilerin doğru ya da yanlış olduklarını işaretleyiniz.(10P)</w:t>
      </w:r>
    </w:p>
    <w:p w:rsidR="00EE6AAD" w:rsidRDefault="00EE6AAD" w:rsidP="00723857">
      <w:pPr>
        <w:rPr>
          <w:sz w:val="23"/>
          <w:szCs w:val="23"/>
        </w:rPr>
      </w:pPr>
      <w:r>
        <w:rPr>
          <w:sz w:val="23"/>
          <w:szCs w:val="23"/>
        </w:rPr>
        <w:t>-------</w:t>
      </w:r>
      <w:r w:rsidRPr="00425E36">
        <w:rPr>
          <w:sz w:val="23"/>
          <w:szCs w:val="23"/>
        </w:rPr>
        <w:t xml:space="preserve"> Temel haklarımız doğuştan kazanılan haklarımızdır </w:t>
      </w:r>
      <w:r>
        <w:rPr>
          <w:sz w:val="23"/>
          <w:szCs w:val="23"/>
        </w:rPr>
        <w:t>.</w:t>
      </w:r>
    </w:p>
    <w:p w:rsidR="00EE6AAD" w:rsidRDefault="00EE6AAD" w:rsidP="00723857">
      <w:pPr>
        <w:pStyle w:val="Default"/>
        <w:rPr>
          <w:sz w:val="23"/>
          <w:szCs w:val="23"/>
        </w:rPr>
      </w:pPr>
      <w:r>
        <w:rPr>
          <w:sz w:val="23"/>
          <w:szCs w:val="23"/>
        </w:rPr>
        <w:t>-------</w:t>
      </w:r>
      <w:r w:rsidRPr="00425E36">
        <w:rPr>
          <w:rFonts w:ascii="ayta Tur" w:hAnsi="ayta Tur" w:cs="ayta Tur"/>
          <w:sz w:val="23"/>
          <w:szCs w:val="23"/>
        </w:rPr>
        <w:t xml:space="preserve"> Sıkıyönetim, savaş gibi olağanüstü durumlarda haklarımız tamamen kısıtlanır. </w:t>
      </w:r>
    </w:p>
    <w:p w:rsidR="00EE6AAD" w:rsidRPr="00425E36" w:rsidRDefault="00EE6AAD" w:rsidP="00723857">
      <w:pPr>
        <w:pStyle w:val="Default"/>
        <w:rPr>
          <w:sz w:val="23"/>
          <w:szCs w:val="23"/>
        </w:rPr>
      </w:pPr>
    </w:p>
    <w:p w:rsidR="00EE6AAD" w:rsidRDefault="00EE6AAD" w:rsidP="00723857">
      <w:pPr>
        <w:pStyle w:val="Default"/>
        <w:rPr>
          <w:sz w:val="23"/>
          <w:szCs w:val="23"/>
        </w:rPr>
      </w:pPr>
      <w:r>
        <w:rPr>
          <w:sz w:val="23"/>
          <w:szCs w:val="23"/>
        </w:rPr>
        <w:t>-------</w:t>
      </w:r>
      <w:r w:rsidRPr="00425E36">
        <w:rPr>
          <w:sz w:val="23"/>
          <w:szCs w:val="23"/>
        </w:rPr>
        <w:t>Devletler isterlerse kanun</w:t>
      </w:r>
      <w:r w:rsidRPr="00425E36">
        <w:rPr>
          <w:rFonts w:ascii="ayta Tur" w:hAnsi="ayta Tur" w:cs="ayta Tur"/>
          <w:sz w:val="23"/>
          <w:szCs w:val="23"/>
        </w:rPr>
        <w:t>larında temel haklara yer vermeyebilirler.</w:t>
      </w:r>
    </w:p>
    <w:p w:rsidR="00EE6AAD" w:rsidRDefault="00EE6AAD" w:rsidP="00723857">
      <w:pPr>
        <w:pStyle w:val="Default"/>
        <w:rPr>
          <w:sz w:val="23"/>
          <w:szCs w:val="23"/>
        </w:rPr>
      </w:pPr>
    </w:p>
    <w:p w:rsidR="00EE6AAD" w:rsidRDefault="00EE6AAD" w:rsidP="00723857">
      <w:pPr>
        <w:pStyle w:val="Default"/>
        <w:rPr>
          <w:sz w:val="23"/>
          <w:szCs w:val="23"/>
        </w:rPr>
      </w:pPr>
      <w:r>
        <w:rPr>
          <w:sz w:val="23"/>
          <w:szCs w:val="23"/>
        </w:rPr>
        <w:t>-------</w:t>
      </w:r>
      <w:r w:rsidRPr="00425E36">
        <w:rPr>
          <w:rFonts w:ascii="ayta Tur" w:hAnsi="ayta Tur" w:cs="ayta Tur"/>
          <w:sz w:val="23"/>
          <w:szCs w:val="23"/>
        </w:rPr>
        <w:t xml:space="preserve">Yaşama hakkı, tüm insanların en öncelikli hakkıdır. </w:t>
      </w:r>
    </w:p>
    <w:p w:rsidR="00EE6AAD" w:rsidRDefault="00EE6AAD" w:rsidP="00723857">
      <w:pPr>
        <w:pStyle w:val="Default"/>
        <w:rPr>
          <w:sz w:val="23"/>
          <w:szCs w:val="23"/>
        </w:rPr>
      </w:pPr>
    </w:p>
    <w:p w:rsidR="00EE6AAD" w:rsidRDefault="00EE6AAD" w:rsidP="00723857">
      <w:pPr>
        <w:pStyle w:val="Default"/>
        <w:rPr>
          <w:sz w:val="23"/>
          <w:szCs w:val="23"/>
        </w:rPr>
      </w:pPr>
      <w:r>
        <w:rPr>
          <w:sz w:val="23"/>
          <w:szCs w:val="23"/>
        </w:rPr>
        <w:t>-------</w:t>
      </w:r>
      <w:r w:rsidRPr="00330087">
        <w:rPr>
          <w:rFonts w:ascii="ayta Tur" w:hAnsi="ayta Tur" w:cs="ayta Tur"/>
          <w:sz w:val="23"/>
          <w:szCs w:val="23"/>
        </w:rPr>
        <w:t xml:space="preserve">Temel haklarımız evrensel haklardandır. </w:t>
      </w:r>
    </w:p>
    <w:p w:rsidR="00EE6AAD" w:rsidRDefault="00EE6AAD" w:rsidP="00723857">
      <w:pPr>
        <w:pStyle w:val="Default"/>
        <w:rPr>
          <w:sz w:val="23"/>
          <w:szCs w:val="23"/>
        </w:rPr>
      </w:pPr>
    </w:p>
    <w:p w:rsidR="00EE6AAD" w:rsidRPr="002B0CF1" w:rsidRDefault="00EE6AAD" w:rsidP="00723857">
      <w:pPr>
        <w:rPr>
          <w:b/>
          <w:bCs/>
          <w:i/>
          <w:iCs/>
          <w:sz w:val="24"/>
          <w:szCs w:val="24"/>
          <w:u w:val="single"/>
        </w:rPr>
      </w:pPr>
      <w:r w:rsidRPr="002B0CF1">
        <w:rPr>
          <w:sz w:val="24"/>
          <w:szCs w:val="24"/>
        </w:rPr>
        <w:t>”</w:t>
      </w:r>
      <w:r w:rsidRPr="002B0CF1">
        <w:rPr>
          <w:b/>
          <w:bCs/>
          <w:i/>
          <w:iCs/>
          <w:sz w:val="24"/>
          <w:szCs w:val="24"/>
          <w:u w:val="single"/>
        </w:rPr>
        <w:t>İnsan akıl ve vicdan sahibi olan bir canlı</w:t>
      </w:r>
      <w:r w:rsidRPr="002B0CF1">
        <w:rPr>
          <w:b/>
          <w:bCs/>
          <w:i/>
          <w:iCs/>
          <w:sz w:val="24"/>
          <w:szCs w:val="24"/>
        </w:rPr>
        <w:t xml:space="preserve"> varlık</w:t>
      </w:r>
      <w:r w:rsidRPr="002B0CF1">
        <w:rPr>
          <w:sz w:val="24"/>
          <w:szCs w:val="24"/>
        </w:rPr>
        <w:t xml:space="preserve"> olduğu için yaptığı hareketlerden,eylemlerden</w:t>
      </w:r>
      <w:r w:rsidRPr="002B0CF1">
        <w:rPr>
          <w:b/>
          <w:bCs/>
          <w:i/>
          <w:iCs/>
          <w:sz w:val="24"/>
          <w:szCs w:val="24"/>
          <w:u w:val="single"/>
        </w:rPr>
        <w:t>sorumludur</w:t>
      </w:r>
      <w:r w:rsidRPr="002B0CF1">
        <w:rPr>
          <w:sz w:val="24"/>
          <w:szCs w:val="24"/>
        </w:rPr>
        <w:t xml:space="preserve">.Çünkü aklı vardır,akıl sayesinde iyi-kötü ayrımı yapabilme yetisi(kabiliyeti) vardır.Örneğin:bebekler,aklı sahibi olmayan(deliler)ve hayvanlar akılları olmadığı için yaptıkları iyi-kötü şeylerden  </w:t>
      </w:r>
      <w:r w:rsidRPr="002B0CF1">
        <w:rPr>
          <w:b/>
          <w:bCs/>
          <w:i/>
          <w:iCs/>
          <w:sz w:val="24"/>
          <w:szCs w:val="24"/>
          <w:u w:val="single"/>
        </w:rPr>
        <w:t>dolayı sorumlu değillerdir.</w:t>
      </w:r>
    </w:p>
    <w:p w:rsidR="00EE6AAD" w:rsidRPr="002B0CF1" w:rsidRDefault="00EE6AAD" w:rsidP="00723857">
      <w:pPr>
        <w:tabs>
          <w:tab w:val="left" w:pos="9329"/>
        </w:tabs>
        <w:rPr>
          <w:b/>
          <w:bCs/>
          <w:sz w:val="28"/>
          <w:szCs w:val="28"/>
        </w:rPr>
      </w:pPr>
      <w:r w:rsidRPr="002B0CF1">
        <w:rPr>
          <w:b/>
          <w:bCs/>
          <w:sz w:val="28"/>
          <w:szCs w:val="28"/>
        </w:rPr>
        <w:t>C.Buna göre aşağıda belirtilen durumların hangisinde sorumluluk vardır? (10P)</w:t>
      </w:r>
    </w:p>
    <w:tbl>
      <w:tblPr>
        <w:tblW w:w="92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61"/>
        <w:gridCol w:w="2013"/>
        <w:gridCol w:w="2835"/>
      </w:tblGrid>
      <w:tr w:rsidR="00EE6AAD" w:rsidRPr="00944A9B">
        <w:tc>
          <w:tcPr>
            <w:tcW w:w="4361" w:type="dxa"/>
          </w:tcPr>
          <w:p w:rsidR="00EE6AAD" w:rsidRPr="00944A9B" w:rsidRDefault="00EE6AAD" w:rsidP="00313C1A">
            <w:pPr>
              <w:rPr>
                <w:b/>
                <w:bCs/>
                <w:u w:val="single"/>
              </w:rPr>
            </w:pPr>
            <w:r w:rsidRPr="00944A9B">
              <w:rPr>
                <w:b/>
                <w:bCs/>
                <w:u w:val="single"/>
              </w:rPr>
              <w:t>Yapılan eylem,hareket</w:t>
            </w:r>
          </w:p>
        </w:tc>
        <w:tc>
          <w:tcPr>
            <w:tcW w:w="2013" w:type="dxa"/>
          </w:tcPr>
          <w:p w:rsidR="00EE6AAD" w:rsidRPr="00944A9B" w:rsidRDefault="00EE6AAD" w:rsidP="00313C1A">
            <w:pPr>
              <w:jc w:val="center"/>
            </w:pPr>
            <w:r w:rsidRPr="00944A9B">
              <w:t>Sorumluluk vardır</w:t>
            </w:r>
          </w:p>
        </w:tc>
        <w:tc>
          <w:tcPr>
            <w:tcW w:w="2835" w:type="dxa"/>
          </w:tcPr>
          <w:p w:rsidR="00EE6AAD" w:rsidRPr="00944A9B" w:rsidRDefault="00EE6AAD" w:rsidP="00313C1A">
            <w:pPr>
              <w:jc w:val="center"/>
              <w:rPr>
                <w:b/>
                <w:bCs/>
                <w:u w:val="single"/>
              </w:rPr>
            </w:pPr>
            <w:r w:rsidRPr="00944A9B">
              <w:rPr>
                <w:b/>
                <w:bCs/>
                <w:u w:val="single"/>
              </w:rPr>
              <w:t>Sorumluluk yoktur</w:t>
            </w:r>
          </w:p>
        </w:tc>
      </w:tr>
      <w:tr w:rsidR="00EE6AAD" w:rsidRPr="00944A9B">
        <w:tc>
          <w:tcPr>
            <w:tcW w:w="4361" w:type="dxa"/>
          </w:tcPr>
          <w:p w:rsidR="00EE6AAD" w:rsidRPr="00944A9B" w:rsidRDefault="00EE6AAD" w:rsidP="00313C1A">
            <w:r w:rsidRPr="00944A9B">
              <w:t>Kedinin kasaptaki ciğeri yemesi</w:t>
            </w:r>
          </w:p>
        </w:tc>
        <w:tc>
          <w:tcPr>
            <w:tcW w:w="2013" w:type="dxa"/>
          </w:tcPr>
          <w:p w:rsidR="00EE6AAD" w:rsidRPr="00944A9B" w:rsidRDefault="00EE6AAD" w:rsidP="00313C1A">
            <w:pPr>
              <w:jc w:val="center"/>
              <w:rPr>
                <w:b/>
                <w:bCs/>
                <w:u w:val="single"/>
              </w:rPr>
            </w:pPr>
          </w:p>
        </w:tc>
        <w:tc>
          <w:tcPr>
            <w:tcW w:w="2835" w:type="dxa"/>
          </w:tcPr>
          <w:p w:rsidR="00EE6AAD" w:rsidRPr="00944A9B" w:rsidRDefault="00EE6AAD" w:rsidP="00313C1A">
            <w:pPr>
              <w:jc w:val="center"/>
              <w:rPr>
                <w:b/>
                <w:bCs/>
                <w:u w:val="single"/>
              </w:rPr>
            </w:pPr>
          </w:p>
        </w:tc>
      </w:tr>
      <w:tr w:rsidR="00EE6AAD" w:rsidRPr="00944A9B">
        <w:tc>
          <w:tcPr>
            <w:tcW w:w="4361" w:type="dxa"/>
          </w:tcPr>
          <w:p w:rsidR="00EE6AAD" w:rsidRPr="00944A9B" w:rsidRDefault="00EE6AAD" w:rsidP="00313C1A">
            <w:r w:rsidRPr="00944A9B">
              <w:t>Zengin bir adamın fakirlere yardım etmemesi</w:t>
            </w:r>
          </w:p>
        </w:tc>
        <w:tc>
          <w:tcPr>
            <w:tcW w:w="2013" w:type="dxa"/>
          </w:tcPr>
          <w:p w:rsidR="00EE6AAD" w:rsidRPr="00944A9B" w:rsidRDefault="00EE6AAD" w:rsidP="00313C1A">
            <w:pPr>
              <w:jc w:val="center"/>
              <w:rPr>
                <w:b/>
                <w:bCs/>
                <w:u w:val="single"/>
              </w:rPr>
            </w:pPr>
          </w:p>
        </w:tc>
        <w:tc>
          <w:tcPr>
            <w:tcW w:w="2835" w:type="dxa"/>
          </w:tcPr>
          <w:p w:rsidR="00EE6AAD" w:rsidRPr="00944A9B" w:rsidRDefault="00EE6AAD" w:rsidP="00313C1A">
            <w:pPr>
              <w:jc w:val="center"/>
              <w:rPr>
                <w:b/>
                <w:bCs/>
                <w:u w:val="single"/>
              </w:rPr>
            </w:pPr>
          </w:p>
        </w:tc>
      </w:tr>
      <w:tr w:rsidR="00EE6AAD" w:rsidRPr="00944A9B">
        <w:tc>
          <w:tcPr>
            <w:tcW w:w="4361" w:type="dxa"/>
          </w:tcPr>
          <w:p w:rsidR="00EE6AAD" w:rsidRPr="00944A9B" w:rsidRDefault="00EE6AAD" w:rsidP="00313C1A">
            <w:r w:rsidRPr="00944A9B">
              <w:t>Bebeğin televizyonu kırması</w:t>
            </w:r>
          </w:p>
        </w:tc>
        <w:tc>
          <w:tcPr>
            <w:tcW w:w="2013" w:type="dxa"/>
          </w:tcPr>
          <w:p w:rsidR="00EE6AAD" w:rsidRPr="00944A9B" w:rsidRDefault="00EE6AAD" w:rsidP="00313C1A">
            <w:pPr>
              <w:jc w:val="center"/>
              <w:rPr>
                <w:b/>
                <w:bCs/>
                <w:u w:val="single"/>
              </w:rPr>
            </w:pPr>
          </w:p>
        </w:tc>
        <w:tc>
          <w:tcPr>
            <w:tcW w:w="2835" w:type="dxa"/>
          </w:tcPr>
          <w:p w:rsidR="00EE6AAD" w:rsidRPr="00944A9B" w:rsidRDefault="00EE6AAD" w:rsidP="00313C1A">
            <w:pPr>
              <w:jc w:val="center"/>
              <w:rPr>
                <w:b/>
                <w:bCs/>
                <w:u w:val="single"/>
              </w:rPr>
            </w:pPr>
          </w:p>
        </w:tc>
      </w:tr>
      <w:tr w:rsidR="00EE6AAD" w:rsidRPr="00944A9B">
        <w:tc>
          <w:tcPr>
            <w:tcW w:w="4361" w:type="dxa"/>
          </w:tcPr>
          <w:p w:rsidR="00EE6AAD" w:rsidRPr="00944A9B" w:rsidRDefault="00EE6AAD" w:rsidP="00313C1A">
            <w:r w:rsidRPr="00944A9B">
              <w:t>Deli bir insanın gece komşuları rahatsız etmesi</w:t>
            </w:r>
          </w:p>
        </w:tc>
        <w:tc>
          <w:tcPr>
            <w:tcW w:w="2013" w:type="dxa"/>
          </w:tcPr>
          <w:p w:rsidR="00EE6AAD" w:rsidRPr="00944A9B" w:rsidRDefault="00EE6AAD" w:rsidP="00313C1A">
            <w:pPr>
              <w:jc w:val="center"/>
              <w:rPr>
                <w:b/>
                <w:bCs/>
                <w:u w:val="single"/>
              </w:rPr>
            </w:pPr>
          </w:p>
        </w:tc>
        <w:tc>
          <w:tcPr>
            <w:tcW w:w="2835" w:type="dxa"/>
          </w:tcPr>
          <w:p w:rsidR="00EE6AAD" w:rsidRPr="00944A9B" w:rsidRDefault="00EE6AAD" w:rsidP="00313C1A">
            <w:pPr>
              <w:jc w:val="center"/>
              <w:rPr>
                <w:b/>
                <w:bCs/>
                <w:u w:val="single"/>
              </w:rPr>
            </w:pPr>
          </w:p>
        </w:tc>
      </w:tr>
      <w:tr w:rsidR="00EE6AAD" w:rsidRPr="00944A9B">
        <w:tc>
          <w:tcPr>
            <w:tcW w:w="4361" w:type="dxa"/>
          </w:tcPr>
          <w:p w:rsidR="00EE6AAD" w:rsidRPr="00944A9B" w:rsidRDefault="00EE6AAD" w:rsidP="00313C1A">
            <w:r w:rsidRPr="00944A9B">
              <w:t>Susuz kalmış hayvanlara su vermek</w:t>
            </w:r>
          </w:p>
        </w:tc>
        <w:tc>
          <w:tcPr>
            <w:tcW w:w="2013" w:type="dxa"/>
          </w:tcPr>
          <w:p w:rsidR="00EE6AAD" w:rsidRPr="00944A9B" w:rsidRDefault="00EE6AAD" w:rsidP="00313C1A">
            <w:pPr>
              <w:jc w:val="center"/>
              <w:rPr>
                <w:b/>
                <w:bCs/>
                <w:u w:val="single"/>
              </w:rPr>
            </w:pPr>
          </w:p>
        </w:tc>
        <w:tc>
          <w:tcPr>
            <w:tcW w:w="2835" w:type="dxa"/>
          </w:tcPr>
          <w:p w:rsidR="00EE6AAD" w:rsidRPr="00944A9B" w:rsidRDefault="00EE6AAD" w:rsidP="00313C1A">
            <w:pPr>
              <w:jc w:val="center"/>
              <w:rPr>
                <w:b/>
                <w:bCs/>
                <w:u w:val="single"/>
              </w:rPr>
            </w:pPr>
          </w:p>
        </w:tc>
      </w:tr>
    </w:tbl>
    <w:p w:rsidR="00EE6AAD" w:rsidRDefault="00EE6AAD" w:rsidP="00723857">
      <w:pPr>
        <w:spacing w:before="240" w:after="0"/>
        <w:ind w:left="113"/>
      </w:pPr>
    </w:p>
    <w:p w:rsidR="00EE6AAD" w:rsidRPr="00723857" w:rsidRDefault="00EE6AAD" w:rsidP="002B0CF1">
      <w:pPr>
        <w:spacing w:before="240" w:after="0"/>
        <w:jc w:val="center"/>
        <w:rPr>
          <w:b/>
          <w:bCs/>
        </w:rPr>
      </w:pPr>
      <w:r w:rsidRPr="00723857">
        <w:rPr>
          <w:rFonts w:ascii="Arial" w:hAnsi="Arial" w:cs="Arial"/>
          <w:b/>
          <w:bCs/>
        </w:rPr>
        <w:t>●</w:t>
      </w:r>
      <w:r w:rsidRPr="00723857">
        <w:rPr>
          <w:b/>
          <w:bCs/>
        </w:rPr>
        <w:t xml:space="preserve">HAK     </w:t>
      </w:r>
      <w:r w:rsidRPr="00723857">
        <w:rPr>
          <w:rFonts w:ascii="Arial" w:hAnsi="Arial" w:cs="Arial"/>
          <w:b/>
          <w:bCs/>
        </w:rPr>
        <w:t>●</w:t>
      </w:r>
      <w:r w:rsidRPr="00723857">
        <w:rPr>
          <w:b/>
          <w:bCs/>
        </w:rPr>
        <w:t xml:space="preserve">ÖZGÜRLÜK     </w:t>
      </w:r>
      <w:r w:rsidRPr="00723857">
        <w:rPr>
          <w:rFonts w:ascii="Arial" w:hAnsi="Arial" w:cs="Arial"/>
          <w:b/>
          <w:bCs/>
        </w:rPr>
        <w:t>●</w:t>
      </w:r>
      <w:r w:rsidRPr="00723857">
        <w:rPr>
          <w:b/>
          <w:bCs/>
        </w:rPr>
        <w:t xml:space="preserve">SORUMLULUK    </w:t>
      </w:r>
      <w:r w:rsidRPr="00723857">
        <w:rPr>
          <w:rFonts w:ascii="Arial" w:hAnsi="Arial" w:cs="Arial"/>
          <w:b/>
          <w:bCs/>
        </w:rPr>
        <w:t>●</w:t>
      </w:r>
      <w:r w:rsidRPr="00723857">
        <w:rPr>
          <w:b/>
          <w:bCs/>
        </w:rPr>
        <w:t>EŞİTLİK</w:t>
      </w:r>
    </w:p>
    <w:p w:rsidR="00EE6AAD" w:rsidRPr="00723857" w:rsidRDefault="00EE6AAD" w:rsidP="00723857">
      <w:pPr>
        <w:spacing w:before="240" w:after="0"/>
      </w:pPr>
    </w:p>
    <w:p w:rsidR="00EE6AAD" w:rsidRPr="002B0CF1" w:rsidRDefault="00EE6AAD" w:rsidP="00723857">
      <w:pPr>
        <w:spacing w:before="240" w:after="0"/>
        <w:rPr>
          <w:b/>
          <w:bCs/>
          <w:sz w:val="28"/>
          <w:szCs w:val="28"/>
        </w:rPr>
      </w:pPr>
      <w:r w:rsidRPr="002B0CF1">
        <w:rPr>
          <w:b/>
          <w:bCs/>
          <w:sz w:val="28"/>
          <w:szCs w:val="28"/>
        </w:rPr>
        <w:t>D.Aşağıdaki yazılı olan cümleleri,yukarıda yazılı olan kavramların hangisi ile ilgili ise tahmin edip cümlenin sonuna yazalım (10P)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5"/>
        <w:gridCol w:w="7124"/>
        <w:gridCol w:w="1809"/>
      </w:tblGrid>
      <w:tr w:rsidR="00EE6AAD" w:rsidRPr="00944A9B">
        <w:trPr>
          <w:trHeight w:val="454"/>
        </w:trPr>
        <w:tc>
          <w:tcPr>
            <w:tcW w:w="355" w:type="dxa"/>
            <w:vAlign w:val="bottom"/>
          </w:tcPr>
          <w:p w:rsidR="00EE6AAD" w:rsidRPr="00944A9B" w:rsidRDefault="00EE6AAD" w:rsidP="00944A9B">
            <w:pPr>
              <w:spacing w:before="240" w:after="0" w:line="240" w:lineRule="auto"/>
            </w:pPr>
            <w:r w:rsidRPr="00944A9B">
              <w:t>1</w:t>
            </w:r>
          </w:p>
        </w:tc>
        <w:tc>
          <w:tcPr>
            <w:tcW w:w="7124" w:type="dxa"/>
            <w:vAlign w:val="bottom"/>
          </w:tcPr>
          <w:p w:rsidR="00EE6AAD" w:rsidRPr="00944A9B" w:rsidRDefault="00EE6AAD" w:rsidP="00944A9B">
            <w:pPr>
              <w:spacing w:before="240" w:after="0" w:line="240" w:lineRule="auto"/>
            </w:pPr>
            <w:r w:rsidRPr="00944A9B">
              <w:t>Hastanedeki doktorun insanları zengin-fakir diye ayırmadan  muayene etmesi.</w:t>
            </w:r>
          </w:p>
        </w:tc>
        <w:tc>
          <w:tcPr>
            <w:tcW w:w="1809" w:type="dxa"/>
            <w:vAlign w:val="bottom"/>
          </w:tcPr>
          <w:p w:rsidR="00EE6AAD" w:rsidRPr="00944A9B" w:rsidRDefault="00EE6AAD" w:rsidP="00944A9B">
            <w:pPr>
              <w:spacing w:before="240" w:after="0" w:line="240" w:lineRule="auto"/>
            </w:pPr>
            <w:r w:rsidRPr="00944A9B">
              <w:t>…………………</w:t>
            </w:r>
          </w:p>
        </w:tc>
      </w:tr>
      <w:tr w:rsidR="00EE6AAD" w:rsidRPr="00944A9B">
        <w:trPr>
          <w:trHeight w:val="454"/>
        </w:trPr>
        <w:tc>
          <w:tcPr>
            <w:tcW w:w="355" w:type="dxa"/>
            <w:vAlign w:val="bottom"/>
          </w:tcPr>
          <w:p w:rsidR="00EE6AAD" w:rsidRPr="00944A9B" w:rsidRDefault="00EE6AAD" w:rsidP="00944A9B">
            <w:pPr>
              <w:spacing w:before="240" w:after="0" w:line="240" w:lineRule="auto"/>
            </w:pPr>
            <w:r w:rsidRPr="00944A9B">
              <w:t>2</w:t>
            </w:r>
          </w:p>
        </w:tc>
        <w:tc>
          <w:tcPr>
            <w:tcW w:w="7124" w:type="dxa"/>
            <w:vAlign w:val="bottom"/>
          </w:tcPr>
          <w:p w:rsidR="00EE6AAD" w:rsidRPr="00944A9B" w:rsidRDefault="00EE6AAD" w:rsidP="00944A9B">
            <w:pPr>
              <w:spacing w:before="240" w:after="0" w:line="240" w:lineRule="auto"/>
            </w:pPr>
            <w:r w:rsidRPr="00944A9B">
              <w:t>Ayşe’nin matematik ödevini yapıp okula gelmesi.</w:t>
            </w:r>
          </w:p>
        </w:tc>
        <w:tc>
          <w:tcPr>
            <w:tcW w:w="1809" w:type="dxa"/>
            <w:vAlign w:val="bottom"/>
          </w:tcPr>
          <w:p w:rsidR="00EE6AAD" w:rsidRPr="00944A9B" w:rsidRDefault="00EE6AAD" w:rsidP="00944A9B">
            <w:pPr>
              <w:spacing w:before="240" w:after="0" w:line="240" w:lineRule="auto"/>
            </w:pPr>
            <w:r w:rsidRPr="00944A9B">
              <w:t>…………………</w:t>
            </w:r>
          </w:p>
        </w:tc>
      </w:tr>
      <w:tr w:rsidR="00EE6AAD" w:rsidRPr="00944A9B">
        <w:trPr>
          <w:trHeight w:val="454"/>
        </w:trPr>
        <w:tc>
          <w:tcPr>
            <w:tcW w:w="355" w:type="dxa"/>
            <w:vAlign w:val="bottom"/>
          </w:tcPr>
          <w:p w:rsidR="00EE6AAD" w:rsidRPr="00944A9B" w:rsidRDefault="00EE6AAD" w:rsidP="00944A9B">
            <w:pPr>
              <w:spacing w:before="240" w:after="0" w:line="240" w:lineRule="auto"/>
            </w:pPr>
            <w:r w:rsidRPr="00944A9B">
              <w:t>3</w:t>
            </w:r>
          </w:p>
        </w:tc>
        <w:tc>
          <w:tcPr>
            <w:tcW w:w="7124" w:type="dxa"/>
            <w:vAlign w:val="bottom"/>
          </w:tcPr>
          <w:p w:rsidR="00EE6AAD" w:rsidRPr="00944A9B" w:rsidRDefault="00EE6AAD" w:rsidP="00944A9B">
            <w:pPr>
              <w:spacing w:before="240" w:after="0" w:line="240" w:lineRule="auto"/>
            </w:pPr>
            <w:r w:rsidRPr="00944A9B">
              <w:t>Cemil’in  hafta sonu tiyatro yerine ,sinemaya gitmeyi tercih etmesi.</w:t>
            </w:r>
          </w:p>
        </w:tc>
        <w:tc>
          <w:tcPr>
            <w:tcW w:w="1809" w:type="dxa"/>
            <w:vAlign w:val="bottom"/>
          </w:tcPr>
          <w:p w:rsidR="00EE6AAD" w:rsidRPr="00944A9B" w:rsidRDefault="00EE6AAD" w:rsidP="00944A9B">
            <w:pPr>
              <w:spacing w:before="240" w:after="0" w:line="240" w:lineRule="auto"/>
            </w:pPr>
            <w:r w:rsidRPr="00944A9B">
              <w:t>…………………</w:t>
            </w:r>
          </w:p>
        </w:tc>
      </w:tr>
      <w:tr w:rsidR="00EE6AAD" w:rsidRPr="00944A9B">
        <w:trPr>
          <w:trHeight w:val="454"/>
        </w:trPr>
        <w:tc>
          <w:tcPr>
            <w:tcW w:w="355" w:type="dxa"/>
            <w:vAlign w:val="bottom"/>
          </w:tcPr>
          <w:p w:rsidR="00EE6AAD" w:rsidRPr="00944A9B" w:rsidRDefault="00EE6AAD" w:rsidP="00944A9B">
            <w:pPr>
              <w:spacing w:before="240" w:after="0" w:line="240" w:lineRule="auto"/>
            </w:pPr>
            <w:r w:rsidRPr="00944A9B">
              <w:t>4</w:t>
            </w:r>
          </w:p>
        </w:tc>
        <w:tc>
          <w:tcPr>
            <w:tcW w:w="7124" w:type="dxa"/>
            <w:vAlign w:val="bottom"/>
          </w:tcPr>
          <w:p w:rsidR="00EE6AAD" w:rsidRPr="00944A9B" w:rsidRDefault="00EE6AAD" w:rsidP="00944A9B">
            <w:pPr>
              <w:spacing w:before="240" w:after="0" w:line="240" w:lineRule="auto"/>
            </w:pPr>
            <w:r w:rsidRPr="00944A9B">
              <w:t>İşçilerin ay sonunda maaşlarını alması.</w:t>
            </w:r>
          </w:p>
        </w:tc>
        <w:tc>
          <w:tcPr>
            <w:tcW w:w="1809" w:type="dxa"/>
            <w:vAlign w:val="bottom"/>
          </w:tcPr>
          <w:p w:rsidR="00EE6AAD" w:rsidRPr="00944A9B" w:rsidRDefault="00EE6AAD" w:rsidP="00944A9B">
            <w:pPr>
              <w:spacing w:before="240" w:after="0" w:line="240" w:lineRule="auto"/>
            </w:pPr>
            <w:r w:rsidRPr="00944A9B">
              <w:t>…………………</w:t>
            </w:r>
          </w:p>
        </w:tc>
      </w:tr>
    </w:tbl>
    <w:p w:rsidR="00EE6AAD" w:rsidRPr="002B0CF1" w:rsidRDefault="00EE6AAD" w:rsidP="00723857">
      <w:pPr>
        <w:spacing w:before="240" w:after="0"/>
        <w:rPr>
          <w:b/>
          <w:bCs/>
          <w:sz w:val="28"/>
          <w:szCs w:val="28"/>
        </w:rPr>
      </w:pPr>
      <w:r w:rsidRPr="002B0CF1">
        <w:rPr>
          <w:b/>
          <w:bCs/>
          <w:sz w:val="28"/>
          <w:szCs w:val="28"/>
        </w:rPr>
        <w:t xml:space="preserve"> E-Aşağıdaki kavramları açıklamaları ile eşleştiriniz. (15P)</w:t>
      </w:r>
    </w:p>
    <w:p w:rsidR="00EE6AAD" w:rsidRPr="00723857" w:rsidRDefault="00EE6AAD" w:rsidP="00723857">
      <w:pPr>
        <w:spacing w:before="240" w:after="0"/>
      </w:pPr>
    </w:p>
    <w:p w:rsidR="00EE6AAD" w:rsidRPr="00723857" w:rsidRDefault="00EE6AAD" w:rsidP="00723857">
      <w:pPr>
        <w:spacing w:before="240" w:after="0"/>
      </w:pPr>
      <w:r w:rsidRPr="00723857">
        <w:t xml:space="preserve">1-EŞİTLİK                                                                          a-   Bir şeye sahip olmak..Sahip olunan şeyi kullanma                            </w:t>
      </w:r>
    </w:p>
    <w:p w:rsidR="00EE6AAD" w:rsidRPr="00723857" w:rsidRDefault="00EE6AAD" w:rsidP="00723857">
      <w:pPr>
        <w:spacing w:before="240" w:after="0"/>
      </w:pPr>
      <w:r w:rsidRPr="00723857">
        <w:t>yetkisidir,iznidir.</w:t>
      </w:r>
    </w:p>
    <w:p w:rsidR="00EE6AAD" w:rsidRPr="00723857" w:rsidRDefault="00EE6AAD" w:rsidP="00723857">
      <w:pPr>
        <w:spacing w:before="240" w:after="0"/>
      </w:pPr>
    </w:p>
    <w:p w:rsidR="00EE6AAD" w:rsidRPr="00723857" w:rsidRDefault="00EE6AAD" w:rsidP="00723857">
      <w:pPr>
        <w:spacing w:before="240" w:after="0"/>
      </w:pPr>
      <w:r w:rsidRPr="00723857">
        <w:t xml:space="preserve">2-SORUMLULUK                                                              b- Bir hakkın ya da özgürlüğü kullanan kişilerin aynı (eşit)            </w:t>
      </w:r>
    </w:p>
    <w:p w:rsidR="00EE6AAD" w:rsidRPr="00723857" w:rsidRDefault="00EE6AAD" w:rsidP="00723857">
      <w:pPr>
        <w:spacing w:before="240" w:after="0"/>
      </w:pPr>
      <w:r w:rsidRPr="00723857">
        <w:t xml:space="preserve">düzeyde olmasıdır. Aynı hak ya da özgürlüğü kullanan    </w:t>
      </w:r>
    </w:p>
    <w:p w:rsidR="00EE6AAD" w:rsidRPr="00723857" w:rsidRDefault="00EE6AAD" w:rsidP="00723857">
      <w:pPr>
        <w:spacing w:before="240" w:after="0"/>
      </w:pPr>
      <w:r w:rsidRPr="00723857">
        <w:t>kişilerden birinin diğerinden üstün olmamasıdır.</w:t>
      </w:r>
    </w:p>
    <w:p w:rsidR="00EE6AAD" w:rsidRPr="00723857" w:rsidRDefault="00EE6AAD" w:rsidP="00723857">
      <w:pPr>
        <w:spacing w:before="240" w:after="0"/>
      </w:pPr>
    </w:p>
    <w:p w:rsidR="00EE6AAD" w:rsidRPr="00723857" w:rsidRDefault="00EE6AAD" w:rsidP="00723857">
      <w:pPr>
        <w:spacing w:before="240" w:after="0"/>
        <w:ind w:left="113"/>
      </w:pPr>
      <w:r w:rsidRPr="00723857">
        <w:t xml:space="preserve">3-HAK </w:t>
      </w:r>
      <w:r w:rsidRPr="00723857">
        <w:tab/>
      </w:r>
      <w:r w:rsidRPr="00723857">
        <w:tab/>
      </w:r>
      <w:r w:rsidRPr="00723857">
        <w:tab/>
      </w:r>
      <w:r w:rsidRPr="00723857">
        <w:tab/>
      </w:r>
      <w:r>
        <w:tab/>
      </w:r>
      <w:r w:rsidRPr="00723857">
        <w:t xml:space="preserve"> c- Bir insanın serbest olması, istediği şeyi yapabilmesidir.</w:t>
      </w:r>
    </w:p>
    <w:p w:rsidR="00EE6AAD" w:rsidRPr="00723857" w:rsidRDefault="00EE6AAD" w:rsidP="00723857">
      <w:pPr>
        <w:spacing w:before="240" w:after="0"/>
      </w:pPr>
    </w:p>
    <w:p w:rsidR="00EE6AAD" w:rsidRPr="00723857" w:rsidRDefault="00EE6AAD" w:rsidP="00723857">
      <w:pPr>
        <w:spacing w:before="240" w:after="0"/>
      </w:pPr>
      <w:r w:rsidRPr="00723857">
        <w:t xml:space="preserve">4-ÖZGÜRLÜK                                                                   d- Akıllı olan insanların bir hakkı kullandığında doğan ya da </w:t>
      </w:r>
    </w:p>
    <w:p w:rsidR="00EE6AAD" w:rsidRPr="00723857" w:rsidRDefault="00EE6AAD" w:rsidP="00723857">
      <w:pPr>
        <w:spacing w:before="240" w:after="0"/>
      </w:pPr>
      <w:r w:rsidRPr="00723857">
        <w:t>oluşan yükümlüğü(görevi) ifade eder.</w:t>
      </w:r>
    </w:p>
    <w:p w:rsidR="00EE6AAD" w:rsidRPr="00723857" w:rsidRDefault="00EE6AAD" w:rsidP="00723857">
      <w:pPr>
        <w:spacing w:before="240" w:after="0"/>
      </w:pPr>
    </w:p>
    <w:p w:rsidR="00EE6AAD" w:rsidRPr="002B0CF1" w:rsidRDefault="00EE6AAD" w:rsidP="00723857">
      <w:pPr>
        <w:spacing w:before="240" w:after="0"/>
        <w:rPr>
          <w:b/>
          <w:bCs/>
          <w:sz w:val="26"/>
          <w:szCs w:val="26"/>
        </w:rPr>
      </w:pPr>
      <w:r w:rsidRPr="002B0CF1">
        <w:rPr>
          <w:b/>
          <w:bCs/>
          <w:sz w:val="26"/>
          <w:szCs w:val="26"/>
        </w:rPr>
        <w:t>F- Lütfen aşağıdaki soruları dikkatli biçimde okuyarak doğru cevap şıkkını yuvarlak içine alınız.</w:t>
      </w:r>
    </w:p>
    <w:p w:rsidR="00EE6AAD" w:rsidRPr="002B0CF1" w:rsidRDefault="00EE6AAD" w:rsidP="00723857">
      <w:pPr>
        <w:spacing w:before="240" w:after="0"/>
        <w:rPr>
          <w:b/>
          <w:bCs/>
        </w:rPr>
      </w:pPr>
      <w:r>
        <w:rPr>
          <w:b/>
          <w:bCs/>
        </w:rPr>
        <w:t>(8x5=40P)</w:t>
      </w:r>
      <w:bookmarkStart w:id="0" w:name="_GoBack"/>
      <w:bookmarkEnd w:id="0"/>
    </w:p>
    <w:p w:rsidR="00EE6AAD" w:rsidRPr="00723857" w:rsidRDefault="00EE6AAD" w:rsidP="00723857">
      <w:pPr>
        <w:spacing w:before="240" w:after="0"/>
      </w:pPr>
      <w:r w:rsidRPr="00723857">
        <w:rPr>
          <w:b/>
          <w:bCs/>
        </w:rPr>
        <w:t>1</w:t>
      </w:r>
      <w:r w:rsidRPr="00723857">
        <w:t>-Hasta olduğunda izin alan bir öğrenci ne hakkı elde eder?</w:t>
      </w:r>
    </w:p>
    <w:p w:rsidR="00EE6AAD" w:rsidRPr="00723857" w:rsidRDefault="00EE6AAD" w:rsidP="00723857">
      <w:pPr>
        <w:spacing w:before="240" w:after="0"/>
      </w:pPr>
      <w:r w:rsidRPr="00723857">
        <w:rPr>
          <w:b/>
          <w:bCs/>
        </w:rPr>
        <w:t>a-)</w:t>
      </w:r>
      <w:r w:rsidRPr="00723857">
        <w:t xml:space="preserve"> Yaşama hakkı  </w:t>
      </w:r>
      <w:r w:rsidRPr="00723857">
        <w:rPr>
          <w:b/>
          <w:bCs/>
        </w:rPr>
        <w:t>b-)</w:t>
      </w:r>
      <w:r w:rsidRPr="00723857">
        <w:t xml:space="preserve"> Sağlık hakkı    </w:t>
      </w:r>
      <w:r w:rsidRPr="00723857">
        <w:rPr>
          <w:b/>
          <w:bCs/>
        </w:rPr>
        <w:t>c-)</w:t>
      </w:r>
      <w:r w:rsidRPr="00723857">
        <w:t xml:space="preserve"> Okula gelmeme hakkı    </w:t>
      </w:r>
      <w:r w:rsidRPr="00723857">
        <w:rPr>
          <w:b/>
          <w:bCs/>
        </w:rPr>
        <w:t>d-)</w:t>
      </w:r>
      <w:r w:rsidRPr="00723857">
        <w:t xml:space="preserve"> Mülkiyet hakkı</w:t>
      </w:r>
    </w:p>
    <w:p w:rsidR="00EE6AAD" w:rsidRPr="00723857" w:rsidRDefault="00EE6AAD" w:rsidP="00723857">
      <w:pPr>
        <w:spacing w:before="240" w:after="0"/>
      </w:pPr>
    </w:p>
    <w:p w:rsidR="00EE6AAD" w:rsidRPr="00723857" w:rsidRDefault="00EE6AAD" w:rsidP="00723857">
      <w:pPr>
        <w:spacing w:before="240" w:after="0"/>
      </w:pPr>
      <w:r w:rsidRPr="00723857">
        <w:rPr>
          <w:b/>
          <w:bCs/>
        </w:rPr>
        <w:t>2</w:t>
      </w:r>
      <w:r w:rsidRPr="00723857">
        <w:t xml:space="preserve">-Bir işyerinde çalışan bir baba  neyi hak eder? </w:t>
      </w:r>
    </w:p>
    <w:p w:rsidR="00EE6AAD" w:rsidRPr="00723857" w:rsidRDefault="00EE6AAD" w:rsidP="00723857">
      <w:pPr>
        <w:spacing w:before="240" w:after="0"/>
      </w:pPr>
      <w:r w:rsidRPr="00723857">
        <w:rPr>
          <w:b/>
          <w:bCs/>
        </w:rPr>
        <w:t>a-)</w:t>
      </w:r>
      <w:r w:rsidRPr="00723857">
        <w:t xml:space="preserve"> Yaşama hakkı  </w:t>
      </w:r>
      <w:r w:rsidRPr="00723857">
        <w:rPr>
          <w:b/>
          <w:bCs/>
        </w:rPr>
        <w:t>b-)</w:t>
      </w:r>
      <w:r w:rsidRPr="00723857">
        <w:t xml:space="preserve"> Sağlık hakkı    </w:t>
      </w:r>
      <w:r w:rsidRPr="00723857">
        <w:rPr>
          <w:b/>
          <w:bCs/>
        </w:rPr>
        <w:t>c-)</w:t>
      </w:r>
      <w:r w:rsidRPr="00723857">
        <w:t xml:space="preserve"> Eğitim hakkı    </w:t>
      </w:r>
      <w:r w:rsidRPr="00723857">
        <w:rPr>
          <w:b/>
          <w:bCs/>
        </w:rPr>
        <w:t>d-)</w:t>
      </w:r>
      <w:r w:rsidRPr="00723857">
        <w:t xml:space="preserve"> Ücret</w:t>
      </w:r>
    </w:p>
    <w:p w:rsidR="00EE6AAD" w:rsidRPr="00723857" w:rsidRDefault="00EE6AAD" w:rsidP="00723857">
      <w:pPr>
        <w:spacing w:before="240" w:after="0"/>
      </w:pPr>
    </w:p>
    <w:p w:rsidR="00EE6AAD" w:rsidRPr="00723857" w:rsidRDefault="00EE6AAD" w:rsidP="00723857">
      <w:pPr>
        <w:spacing w:before="240" w:after="0"/>
      </w:pPr>
      <w:r w:rsidRPr="00723857">
        <w:t>3-Erdal’ın olan futbol topunu kullanma hakkı(yetkisi) kimindir?</w:t>
      </w:r>
    </w:p>
    <w:p w:rsidR="00EE6AAD" w:rsidRPr="00723857" w:rsidRDefault="00EE6AAD" w:rsidP="00723857">
      <w:pPr>
        <w:spacing w:before="240" w:after="0"/>
      </w:pPr>
      <w:r w:rsidRPr="00723857">
        <w:rPr>
          <w:b/>
          <w:bCs/>
        </w:rPr>
        <w:t xml:space="preserve"> a-)</w:t>
      </w:r>
      <w:r w:rsidRPr="00723857">
        <w:t xml:space="preserve">Mehmet  </w:t>
      </w:r>
      <w:r w:rsidRPr="00723857">
        <w:rPr>
          <w:b/>
          <w:bCs/>
        </w:rPr>
        <w:t>b-)</w:t>
      </w:r>
      <w:r w:rsidRPr="00723857">
        <w:t xml:space="preserve"> Başak   </w:t>
      </w:r>
      <w:r w:rsidRPr="00723857">
        <w:rPr>
          <w:b/>
          <w:bCs/>
        </w:rPr>
        <w:t>c-)</w:t>
      </w:r>
      <w:r w:rsidRPr="00723857">
        <w:t xml:space="preserve">Erol   </w:t>
      </w:r>
      <w:r w:rsidRPr="00723857">
        <w:rPr>
          <w:b/>
          <w:bCs/>
        </w:rPr>
        <w:t>d-)</w:t>
      </w:r>
      <w:r w:rsidRPr="00723857">
        <w:t xml:space="preserve"> Erdal</w:t>
      </w:r>
    </w:p>
    <w:p w:rsidR="00EE6AAD" w:rsidRPr="00723857" w:rsidRDefault="00EE6AAD" w:rsidP="00723857">
      <w:pPr>
        <w:spacing w:before="240" w:after="0"/>
      </w:pPr>
    </w:p>
    <w:p w:rsidR="00EE6AAD" w:rsidRPr="00723857" w:rsidRDefault="00EE6AAD" w:rsidP="00723857">
      <w:pPr>
        <w:pStyle w:val="NoSpacing"/>
      </w:pPr>
      <w:r w:rsidRPr="00723857">
        <w:rPr>
          <w:lang w:eastAsia="tr-TR"/>
        </w:rPr>
        <w:t>4.İnsanı diğer canlılardan ayırt eden en temel özelliği sizce nedir? (=35 Puan)</w:t>
      </w:r>
    </w:p>
    <w:p w:rsidR="00EE6AAD" w:rsidRDefault="00EE6AAD" w:rsidP="00723857">
      <w:pPr>
        <w:pStyle w:val="NoSpacing"/>
        <w:rPr>
          <w:lang w:eastAsia="tr-TR"/>
        </w:rPr>
      </w:pPr>
      <w:r w:rsidRPr="00723857">
        <w:t xml:space="preserve"> A.</w:t>
      </w:r>
      <w:r w:rsidRPr="00723857">
        <w:rPr>
          <w:lang w:eastAsia="tr-TR"/>
        </w:rPr>
        <w:t xml:space="preserve"> Su İhtiyacı                     B. Yaşlanmak     </w:t>
      </w:r>
      <w:r>
        <w:rPr>
          <w:lang w:eastAsia="tr-TR"/>
        </w:rPr>
        <w:tab/>
      </w:r>
      <w:r>
        <w:rPr>
          <w:lang w:eastAsia="tr-TR"/>
        </w:rPr>
        <w:tab/>
      </w:r>
      <w:r w:rsidRPr="00723857">
        <w:rPr>
          <w:lang w:eastAsia="tr-TR"/>
        </w:rPr>
        <w:t>C. Dinlenmek                    D. Akıl ve vicdan sahibi olmak</w:t>
      </w:r>
    </w:p>
    <w:p w:rsidR="00EE6AAD" w:rsidRPr="00723857" w:rsidRDefault="00EE6AAD" w:rsidP="00723857">
      <w:pPr>
        <w:pStyle w:val="NoSpacing"/>
        <w:rPr>
          <w:lang w:eastAsia="tr-TR"/>
        </w:rPr>
      </w:pPr>
    </w:p>
    <w:p w:rsidR="00EE6AAD" w:rsidRPr="00723857" w:rsidRDefault="00EE6AAD" w:rsidP="00723857">
      <w:pPr>
        <w:pStyle w:val="NoSpacing"/>
      </w:pPr>
      <w:r w:rsidRPr="00723857">
        <w:rPr>
          <w:lang w:eastAsia="tr-TR"/>
        </w:rPr>
        <w:t xml:space="preserve">5.İnsan aşağıda verilenlerden hangilerini </w:t>
      </w:r>
      <w:hyperlink r:id="rId5" w:history="1">
        <w:r w:rsidRPr="00723857">
          <w:rPr>
            <w:rStyle w:val="Hyperlink"/>
            <w:b/>
            <w:bCs/>
            <w:i/>
            <w:iCs/>
            <w:color w:val="000000"/>
            <w:sz w:val="24"/>
            <w:szCs w:val="24"/>
            <w:lang w:eastAsia="tr-TR"/>
          </w:rPr>
          <w:t>akıl</w:t>
        </w:r>
      </w:hyperlink>
      <w:r w:rsidRPr="00723857">
        <w:rPr>
          <w:lang w:eastAsia="tr-TR"/>
        </w:rPr>
        <w:t xml:space="preserve">sayesinde yapabilir, bulabilir? </w:t>
      </w:r>
    </w:p>
    <w:p w:rsidR="00EE6AAD" w:rsidRDefault="00EE6AAD" w:rsidP="00723857">
      <w:pPr>
        <w:pStyle w:val="NoSpacing"/>
        <w:rPr>
          <w:lang w:eastAsia="tr-TR"/>
        </w:rPr>
      </w:pPr>
      <w:r w:rsidRPr="00723857">
        <w:rPr>
          <w:lang w:eastAsia="tr-TR"/>
        </w:rPr>
        <w:t>A.    Soluk a</w:t>
      </w:r>
      <w:r>
        <w:rPr>
          <w:lang w:eastAsia="tr-TR"/>
        </w:rPr>
        <w:t xml:space="preserve">lıp verme     </w:t>
      </w:r>
      <w:r w:rsidRPr="00723857">
        <w:rPr>
          <w:lang w:eastAsia="tr-TR"/>
        </w:rPr>
        <w:t xml:space="preserve">  B. Soğuk havada titremekC.   Sıcakt</w:t>
      </w:r>
      <w:r>
        <w:rPr>
          <w:lang w:eastAsia="tr-TR"/>
        </w:rPr>
        <w:t xml:space="preserve">a terleme         </w:t>
      </w:r>
      <w:r w:rsidRPr="00723857">
        <w:rPr>
          <w:lang w:eastAsia="tr-TR"/>
        </w:rPr>
        <w:t xml:space="preserve"> D.  Doğru ile yanlışı ayırt eder</w:t>
      </w:r>
    </w:p>
    <w:p w:rsidR="00EE6AAD" w:rsidRPr="00723857" w:rsidRDefault="00EE6AAD" w:rsidP="00723857">
      <w:pPr>
        <w:pStyle w:val="NoSpacing"/>
        <w:rPr>
          <w:lang w:eastAsia="tr-TR"/>
        </w:rPr>
      </w:pPr>
    </w:p>
    <w:p w:rsidR="00EE6AAD" w:rsidRDefault="00EE6AAD" w:rsidP="00723857">
      <w:pPr>
        <w:pStyle w:val="NoSpacing"/>
        <w:rPr>
          <w:lang w:eastAsia="tr-TR"/>
        </w:rPr>
      </w:pPr>
      <w:r w:rsidRPr="00723857">
        <w:rPr>
          <w:lang w:eastAsia="tr-TR"/>
        </w:rPr>
        <w:t xml:space="preserve">6.İnsanları diğer canlılardan ayıran en temel özelliklerden biride vicdan (acıma) duygusuna sahip olmaktır.” Buna göre ;akıllı olan ama </w:t>
      </w:r>
      <w:r w:rsidRPr="00723857">
        <w:rPr>
          <w:u w:val="single"/>
          <w:lang w:eastAsia="tr-TR"/>
        </w:rPr>
        <w:t>vicdanı (acıması) olmayan</w:t>
      </w:r>
      <w:r w:rsidRPr="00723857">
        <w:rPr>
          <w:lang w:eastAsia="tr-TR"/>
        </w:rPr>
        <w:t xml:space="preserve"> bir kişi (birey) hangisini daha çok yapar? </w:t>
      </w:r>
    </w:p>
    <w:p w:rsidR="00EE6AAD" w:rsidRPr="00723857" w:rsidRDefault="00EE6AAD" w:rsidP="00723857">
      <w:pPr>
        <w:pStyle w:val="NoSpacing"/>
        <w:rPr>
          <w:lang w:eastAsia="tr-TR"/>
        </w:rPr>
      </w:pPr>
    </w:p>
    <w:p w:rsidR="00EE6AAD" w:rsidRDefault="00EE6AAD" w:rsidP="00723857">
      <w:pPr>
        <w:pStyle w:val="NoSpacing"/>
        <w:rPr>
          <w:lang w:eastAsia="tr-TR"/>
        </w:rPr>
      </w:pPr>
      <w:r w:rsidRPr="00723857">
        <w:rPr>
          <w:lang w:eastAsia="tr-TR"/>
        </w:rPr>
        <w:t>A. İnsanların yararına çalışır</w:t>
      </w:r>
      <w:r w:rsidRPr="00723857">
        <w:rPr>
          <w:lang w:eastAsia="tr-TR"/>
        </w:rPr>
        <w:tab/>
        <w:t xml:space="preserve">         B. Yaşlılara ve engellilere yardım eder.</w:t>
      </w:r>
      <w:r w:rsidRPr="00723857">
        <w:rPr>
          <w:lang w:eastAsia="tr-TR"/>
        </w:rPr>
        <w:tab/>
      </w:r>
    </w:p>
    <w:p w:rsidR="00EE6AAD" w:rsidRDefault="00EE6AAD" w:rsidP="00723857">
      <w:pPr>
        <w:pStyle w:val="NoSpacing"/>
        <w:rPr>
          <w:lang w:eastAsia="tr-TR"/>
        </w:rPr>
      </w:pPr>
      <w:r w:rsidRPr="00723857">
        <w:rPr>
          <w:lang w:eastAsia="tr-TR"/>
        </w:rPr>
        <w:t>C. Fakir ve kimsesizlere yardım eder.</w:t>
      </w:r>
      <w:r w:rsidRPr="00723857">
        <w:rPr>
          <w:lang w:eastAsia="tr-TR"/>
        </w:rPr>
        <w:tab/>
        <w:t>D. Çıkarı için yalan söyler</w:t>
      </w:r>
    </w:p>
    <w:p w:rsidR="00EE6AAD" w:rsidRPr="00723857" w:rsidRDefault="00EE6AAD" w:rsidP="00723857">
      <w:pPr>
        <w:pStyle w:val="NoSpacing"/>
        <w:rPr>
          <w:lang w:eastAsia="tr-TR"/>
        </w:rPr>
      </w:pPr>
    </w:p>
    <w:p w:rsidR="00EE6AAD" w:rsidRDefault="00EE6AAD" w:rsidP="00723857">
      <w:pPr>
        <w:pStyle w:val="NoSpacing"/>
      </w:pPr>
      <w:r w:rsidRPr="00723857">
        <w:t>7.Vicdanın da sesini dinleyerek aklımızı nerde kullanırsak iyi ve doğru davranış olur?</w:t>
      </w:r>
    </w:p>
    <w:p w:rsidR="00EE6AAD" w:rsidRDefault="00EE6AAD" w:rsidP="00723857">
      <w:pPr>
        <w:pStyle w:val="NoSpacing"/>
      </w:pPr>
      <w:r w:rsidRPr="00723857">
        <w:t xml:space="preserve">A.   nefret-zararlı </w:t>
      </w:r>
      <w:r w:rsidRPr="00723857">
        <w:tab/>
        <w:t xml:space="preserve"> B. çirkin-yanlış-  </w:t>
      </w:r>
      <w:r w:rsidRPr="00723857">
        <w:tab/>
      </w:r>
      <w:r>
        <w:tab/>
      </w:r>
      <w:r w:rsidRPr="00723857">
        <w:t xml:space="preserve">C. zulüm-düşmanlık   </w:t>
      </w:r>
      <w:r w:rsidRPr="00723857">
        <w:tab/>
      </w:r>
      <w:r>
        <w:tab/>
      </w:r>
      <w:r w:rsidRPr="00723857">
        <w:t xml:space="preserve"> D. adalet-kardeşlik</w:t>
      </w:r>
    </w:p>
    <w:p w:rsidR="00EE6AAD" w:rsidRPr="00723857" w:rsidRDefault="00EE6AAD" w:rsidP="00723857">
      <w:pPr>
        <w:pStyle w:val="NoSpacing"/>
      </w:pPr>
    </w:p>
    <w:p w:rsidR="00EE6AAD" w:rsidRDefault="00EE6AAD" w:rsidP="00723857">
      <w:pPr>
        <w:pStyle w:val="NoSpacing"/>
      </w:pPr>
      <w:r w:rsidRPr="00723857">
        <w:t xml:space="preserve">8.Vicdanın da sesini dinleyerek aklımızı nerde kullanırsak kötü ve yanlış davranış olur?      </w:t>
      </w:r>
    </w:p>
    <w:p w:rsidR="00EE6AAD" w:rsidRPr="00723857" w:rsidRDefault="00EE6AAD" w:rsidP="00723857">
      <w:pPr>
        <w:pStyle w:val="NoSpacing"/>
      </w:pPr>
      <w:r w:rsidRPr="00723857">
        <w:t xml:space="preserve">  A. sevgi-faydalı-      </w:t>
      </w:r>
      <w:r>
        <w:tab/>
      </w:r>
      <w:r w:rsidRPr="00723857">
        <w:t xml:space="preserve"> B. güzel-doğru      </w:t>
      </w:r>
      <w:r>
        <w:tab/>
      </w:r>
      <w:r>
        <w:tab/>
      </w:r>
      <w:r w:rsidRPr="00723857">
        <w:t xml:space="preserve"> C.  nefret-zararlı      </w:t>
      </w:r>
      <w:r>
        <w:tab/>
      </w:r>
      <w:r>
        <w:tab/>
      </w:r>
      <w:r w:rsidRPr="00723857">
        <w:t>D .değerli-adalet</w:t>
      </w:r>
    </w:p>
    <w:p w:rsidR="00EE6AAD" w:rsidRPr="00723857" w:rsidRDefault="00EE6AAD" w:rsidP="00723857">
      <w:pPr>
        <w:pStyle w:val="NoSpacing"/>
      </w:pPr>
    </w:p>
    <w:p w:rsidR="00EE6AAD" w:rsidRPr="00723857" w:rsidRDefault="00EE6AAD" w:rsidP="00723857">
      <w:pPr>
        <w:pStyle w:val="NoSpacing"/>
      </w:pPr>
    </w:p>
    <w:p w:rsidR="00EE6AAD" w:rsidRDefault="00EE6AAD" w:rsidP="00723857">
      <w:pPr>
        <w:pStyle w:val="NoSpacing"/>
      </w:pPr>
    </w:p>
    <w:p w:rsidR="00EE6AAD" w:rsidRDefault="00EE6AAD" w:rsidP="00853C3D">
      <w:pPr>
        <w:tabs>
          <w:tab w:val="left" w:pos="3036"/>
        </w:tabs>
        <w:spacing w:line="256" w:lineRule="auto"/>
        <w:rPr>
          <w:rFonts w:ascii="Monotype Corsiva" w:eastAsia="Times New Roman" w:hAnsi="Monotype Corsiva" w:cs="Monotype Corsiva"/>
          <w:b/>
          <w:bCs/>
          <w:sz w:val="32"/>
          <w:szCs w:val="32"/>
        </w:rPr>
      </w:pPr>
      <w:hyperlink r:id="rId6" w:history="1">
        <w:r>
          <w:rPr>
            <w:rStyle w:val="Hyperlink"/>
            <w:rFonts w:ascii="Monotype Corsiva" w:eastAsia="Times New Roman" w:hAnsi="Monotype Corsiva" w:cs="Monotype Corsiva"/>
            <w:b/>
            <w:bCs/>
            <w:sz w:val="32"/>
            <w:szCs w:val="32"/>
          </w:rPr>
          <w:t>www.sorubak.com</w:t>
        </w:r>
      </w:hyperlink>
      <w:r>
        <w:rPr>
          <w:rFonts w:ascii="Monotype Corsiva" w:eastAsia="Times New Roman" w:hAnsi="Monotype Corsiva" w:cs="Monotype Corsiva"/>
          <w:b/>
          <w:bCs/>
          <w:sz w:val="32"/>
          <w:szCs w:val="32"/>
        </w:rPr>
        <w:t xml:space="preserve"> </w:t>
      </w:r>
    </w:p>
    <w:p w:rsidR="00EE6AAD" w:rsidRDefault="00EE6AAD" w:rsidP="00723857">
      <w:pPr>
        <w:pStyle w:val="NoSpacing"/>
      </w:pPr>
    </w:p>
    <w:sectPr w:rsidR="00EE6AAD" w:rsidSect="002B0CF1">
      <w:pgSz w:w="11906" w:h="16838"/>
      <w:pgMar w:top="284" w:right="849"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yta">
    <w:altName w:val="Arial"/>
    <w:panose1 w:val="00000000000000000000"/>
    <w:charset w:val="00"/>
    <w:family w:val="swiss"/>
    <w:notTrueType/>
    <w:pitch w:val="default"/>
    <w:sig w:usb0="00000003" w:usb1="00000000" w:usb2="00000000" w:usb3="00000000" w:csb0="00000001" w:csb1="00000000"/>
  </w:font>
  <w:font w:name="ayta Tur">
    <w:altName w:val="ayta"/>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862D9"/>
    <w:multiLevelType w:val="hybridMultilevel"/>
    <w:tmpl w:val="9A1E13B6"/>
    <w:lvl w:ilvl="0" w:tplc="C1124E9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857"/>
    <w:rsid w:val="002B0CF1"/>
    <w:rsid w:val="00313C1A"/>
    <w:rsid w:val="00330087"/>
    <w:rsid w:val="00425E36"/>
    <w:rsid w:val="00723857"/>
    <w:rsid w:val="00853C3D"/>
    <w:rsid w:val="00944A9B"/>
    <w:rsid w:val="00A925B1"/>
    <w:rsid w:val="00A934F9"/>
    <w:rsid w:val="00BE62F1"/>
    <w:rsid w:val="00EE6A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857"/>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23857"/>
    <w:rPr>
      <w:rFonts w:cs="Calibri"/>
      <w:lang w:eastAsia="en-US"/>
    </w:rPr>
  </w:style>
  <w:style w:type="paragraph" w:customStyle="1" w:styleId="Default">
    <w:name w:val="Default"/>
    <w:uiPriority w:val="99"/>
    <w:rsid w:val="00723857"/>
    <w:pPr>
      <w:autoSpaceDE w:val="0"/>
      <w:autoSpaceDN w:val="0"/>
      <w:adjustRightInd w:val="0"/>
    </w:pPr>
    <w:rPr>
      <w:rFonts w:ascii="ayta" w:hAnsi="ayta" w:cs="ayta"/>
      <w:color w:val="000000"/>
      <w:sz w:val="24"/>
      <w:szCs w:val="24"/>
      <w:lang w:eastAsia="en-US"/>
    </w:rPr>
  </w:style>
  <w:style w:type="table" w:styleId="TableGrid">
    <w:name w:val="Table Grid"/>
    <w:basedOn w:val="TableNormal"/>
    <w:uiPriority w:val="99"/>
    <w:rsid w:val="0072385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23857"/>
    <w:rPr>
      <w:color w:val="0563C1"/>
      <w:u w:val="single"/>
    </w:rPr>
  </w:style>
</w:styles>
</file>

<file path=word/webSettings.xml><?xml version="1.0" encoding="utf-8"?>
<w:webSettings xmlns:r="http://schemas.openxmlformats.org/officeDocument/2006/relationships" xmlns:w="http://schemas.openxmlformats.org/wordprocessingml/2006/main">
  <w:divs>
    <w:div w:id="927083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3</Pages>
  <Words>824</Words>
  <Characters>4700</Characters>
  <Application>Microsoft Office Outlook</Application>
  <DocSecurity>0</DocSecurity>
  <Lines>0</Lines>
  <Paragraphs>0</Paragraphs>
  <ScaleCrop>false</ScaleCrop>
  <Company>Silentall Unattended Installer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2</cp:revision>
  <dcterms:created xsi:type="dcterms:W3CDTF">2015-11-04T22:51:00Z</dcterms:created>
  <dcterms:modified xsi:type="dcterms:W3CDTF">2015-11-09T17:38:00Z</dcterms:modified>
</cp:coreProperties>
</file>